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14BC6" w14:textId="5E1424E0" w:rsidR="0022159C" w:rsidRPr="0022159C" w:rsidRDefault="0022159C" w:rsidP="00FB7817">
      <w:pPr>
        <w:tabs>
          <w:tab w:val="left" w:pos="900"/>
        </w:tabs>
        <w:suppressAutoHyphens/>
        <w:spacing w:after="0" w:line="360" w:lineRule="auto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</w:p>
    <w:p w14:paraId="72F59F90" w14:textId="7521C362" w:rsidR="004970DE" w:rsidRDefault="00FB7817" w:rsidP="00875700">
      <w:pPr>
        <w:suppressAutoHyphens/>
        <w:spacing w:after="360" w:line="360" w:lineRule="auto"/>
        <w:jc w:val="right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 xml:space="preserve">Załącznik nr </w:t>
      </w:r>
      <w:r w:rsidR="0046737E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6 do Z</w:t>
      </w:r>
      <w:r w:rsidR="002F493D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apytania ofertowego</w:t>
      </w:r>
    </w:p>
    <w:p w14:paraId="2D8B936A" w14:textId="77777777" w:rsidR="00FB7817" w:rsidRPr="00FB7817" w:rsidRDefault="00FB7817" w:rsidP="00FB7817">
      <w:pPr>
        <w:suppressAutoHyphens/>
        <w:spacing w:after="120" w:line="36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………………………………………………………………………………...</w:t>
      </w:r>
    </w:p>
    <w:p w14:paraId="5EA30C1E" w14:textId="77777777" w:rsidR="00FB7817" w:rsidRPr="00FB7817" w:rsidRDefault="00FB7817" w:rsidP="00FB7817">
      <w:pPr>
        <w:suppressAutoHyphens/>
        <w:spacing w:after="0" w:line="24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…………………………………………………………………….……….…..</w:t>
      </w:r>
    </w:p>
    <w:p w14:paraId="3014C719" w14:textId="77777777" w:rsidR="00FB7817" w:rsidRPr="00FB7817" w:rsidRDefault="00FB7817" w:rsidP="00FB7817">
      <w:pPr>
        <w:suppressAutoHyphens/>
        <w:spacing w:after="240" w:line="24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(nazwa i adres oferenta)</w:t>
      </w:r>
    </w:p>
    <w:p w14:paraId="2826C8A6" w14:textId="77777777" w:rsidR="00FB7817" w:rsidRPr="00FB7817" w:rsidRDefault="00FB7817" w:rsidP="00FB7817">
      <w:pPr>
        <w:suppressAutoHyphens/>
        <w:spacing w:after="0" w:line="240" w:lineRule="auto"/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………………………………………………………………………………..</w:t>
      </w:r>
    </w:p>
    <w:p w14:paraId="334B20A6" w14:textId="3F043313" w:rsidR="0022159C" w:rsidRPr="00FB7817" w:rsidRDefault="00FB7817" w:rsidP="00FB7817">
      <w:pPr>
        <w:suppressAutoHyphens/>
        <w:spacing w:after="240" w:line="240" w:lineRule="auto"/>
        <w:rPr>
          <w:rFonts w:ascii="Lato" w:eastAsia="Calibri" w:hAnsi="Lato" w:cs="Calibri"/>
          <w:i/>
          <w:i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Cs/>
          <w:kern w:val="0"/>
          <w:sz w:val="20"/>
          <w:szCs w:val="20"/>
          <w:lang w:eastAsia="ar-SA"/>
          <w14:ligatures w14:val="none"/>
        </w:rPr>
        <w:t>(NIP oferenta)</w:t>
      </w:r>
    </w:p>
    <w:p w14:paraId="55C1A53A" w14:textId="77777777" w:rsidR="00FB7817" w:rsidRPr="00FB7817" w:rsidRDefault="00FB7817" w:rsidP="00FB7817">
      <w:pPr>
        <w:tabs>
          <w:tab w:val="left" w:pos="900"/>
        </w:tabs>
        <w:suppressAutoHyphens/>
        <w:spacing w:after="120" w:line="360" w:lineRule="auto"/>
        <w:jc w:val="center"/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  <w:t>OŚWIADCZENIE</w:t>
      </w:r>
    </w:p>
    <w:p w14:paraId="29B50084" w14:textId="00EC86EE" w:rsidR="0022159C" w:rsidRDefault="00FB7817" w:rsidP="00FB7817">
      <w:pPr>
        <w:tabs>
          <w:tab w:val="left" w:pos="900"/>
        </w:tabs>
        <w:suppressAutoHyphens/>
        <w:spacing w:after="0" w:line="360" w:lineRule="auto"/>
        <w:jc w:val="center"/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  <w:t>o braku powiązań osobowych i kapitałowych z Zamawiającym</w:t>
      </w:r>
    </w:p>
    <w:p w14:paraId="0D00F84F" w14:textId="3ABB504B" w:rsidR="00FB7817" w:rsidRPr="00FB7817" w:rsidRDefault="00FB7817" w:rsidP="00FB7817">
      <w:pPr>
        <w:tabs>
          <w:tab w:val="left" w:pos="900"/>
        </w:tabs>
        <w:suppressAutoHyphens/>
        <w:spacing w:after="240" w:line="360" w:lineRule="auto"/>
        <w:jc w:val="center"/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</w:pPr>
      <w:r>
        <w:rPr>
          <w:rFonts w:ascii="Lato" w:eastAsia="Times New Roman" w:hAnsi="Lato" w:cs="Calibri"/>
          <w:b/>
          <w:bCs/>
          <w:kern w:val="0"/>
          <w:sz w:val="20"/>
          <w:szCs w:val="20"/>
          <w:lang w:eastAsia="ar-SA"/>
          <w14:ligatures w14:val="none"/>
        </w:rPr>
        <w:t>Kliniczne Centrum Ginekologii, Położnictwa i Neonatologii w Opolu</w:t>
      </w:r>
    </w:p>
    <w:p w14:paraId="18040B13" w14:textId="69566F5A" w:rsidR="00FB7817" w:rsidRPr="00FB7817" w:rsidRDefault="00FB7817" w:rsidP="00FB7817">
      <w:p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Składając ofertę w postępowaniu o udzielenie zamówienia prowadzonym w ramach Przedsięwzięcia pn. </w:t>
      </w:r>
      <w:r w:rsidR="001B0C0F">
        <w:rPr>
          <w:rFonts w:ascii="Lato" w:eastAsia="Times New Roman" w:hAnsi="Lato" w:cs="Calibri"/>
          <w:color w:val="FF0000"/>
          <w:kern w:val="0"/>
          <w:sz w:val="20"/>
          <w:szCs w:val="20"/>
          <w:lang w:eastAsia="ar-SA"/>
          <w14:ligatures w14:val="none"/>
        </w:rPr>
        <w:t xml:space="preserve"> </w:t>
      </w:r>
      <w:r w:rsidR="00E42690" w:rsidRP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Kliniczne Centrum Ginekologii, Położnictwa i Neonatologii w Opolu 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– dostępne dla osób ze </w:t>
      </w:r>
      <w:r w:rsidR="001B0C0F" w:rsidRP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szczególnymi potrzebami</w:t>
      </w:r>
      <w:r w:rsidRP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 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w ramach Projektu grantowego pn. „Dostępność</w:t>
      </w:r>
      <w:r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 Plus dla AOS”, realizowanego w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ramach Działania FERS: 03.07 programu Fundusze Europejskie dla Rozwoju Społecznego 2021-2027</w:t>
      </w:r>
      <w:r w:rsidR="001B0C0F" w:rsidRPr="001B0C0F">
        <w:t xml:space="preserve"> </w:t>
      </w:r>
      <w:r w:rsidR="001B0C0F" w:rsidRPr="001B0C0F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określonego we wniosku o dofinansowanie projektu nr FERS.03.07-IP.07-0001/23, którego Beneficjentem jest Minister Zdrowia, współfinansowanego ze środków Europejskiego Funduszu Społecznego Plus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, niniejszym oświadczam/oświadczamy, że nie ma podstaw do wykluc</w:t>
      </w:r>
      <w:r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zenia mnie/nas z postępowania o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udzielenie zamówienia z uwagi na powi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ązania osobowe lub kapitałowe z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Zamawiającym, tj. wzajemne powiązania między Zamawiając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ym lub osobami upoważnionymi do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zaciągania zobowiązań w imieniu Zamawiającego lub osobami wykonującymi w imieniu Zamawiającego czynności związane z przygotowaniami przeprowadzeni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em procedury wyboru Wykonawcy a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Wykonawcą, polegające w szczególności na:</w:t>
      </w:r>
    </w:p>
    <w:p w14:paraId="4C280AA6" w14:textId="6A3C050A" w:rsidR="00FB7817" w:rsidRPr="00FB7817" w:rsidRDefault="00FB7817" w:rsidP="00FB7817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uczestniczeniu w spółce jako wspólnik spółki cywilnej lub spółki osobowej,</w:t>
      </w:r>
    </w:p>
    <w:p w14:paraId="6400B46B" w14:textId="68268B4F" w:rsidR="00FB7817" w:rsidRPr="00FB7817" w:rsidRDefault="00FB7817" w:rsidP="00FB7817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posiadaniu co najmniej 10% udziałów lub akcji,</w:t>
      </w:r>
    </w:p>
    <w:p w14:paraId="183E10C5" w14:textId="145747E0" w:rsidR="00FB7817" w:rsidRPr="00FB7817" w:rsidRDefault="00FB7817" w:rsidP="00FB7817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1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pełnieniu funkcji członka organu nadzorczego lub zarządzającego, prokurenta, pełnomocnika,</w:t>
      </w:r>
    </w:p>
    <w:p w14:paraId="7A92B429" w14:textId="29A7254E" w:rsidR="00FB7817" w:rsidRPr="004970DE" w:rsidRDefault="00FB7817" w:rsidP="004970DE">
      <w:pPr>
        <w:pStyle w:val="Akapitzlist"/>
        <w:numPr>
          <w:ilvl w:val="0"/>
          <w:numId w:val="1"/>
        </w:numPr>
        <w:tabs>
          <w:tab w:val="left" w:pos="900"/>
        </w:tabs>
        <w:suppressAutoHyphens/>
        <w:spacing w:after="720" w:line="360" w:lineRule="auto"/>
        <w:jc w:val="both"/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</w:pP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pozostawaniu w takim stosunku prawnym lub faktycznym, który może budzić uzasadnione wątpliwości, co do bezstronności w wyborze Wykonawcy,</w:t>
      </w:r>
      <w:r w:rsidR="002443D5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 xml:space="preserve"> w szczególności pozostawanie w </w:t>
      </w:r>
      <w:r w:rsidRPr="00FB7817">
        <w:rPr>
          <w:rFonts w:ascii="Lato" w:eastAsia="Times New Roman" w:hAnsi="Lato" w:cs="Calibri"/>
          <w:kern w:val="0"/>
          <w:sz w:val="20"/>
          <w:szCs w:val="20"/>
          <w:lang w:eastAsia="ar-SA"/>
          <w14:ligatures w14:val="none"/>
        </w:rPr>
        <w:t>związku małżeńskim, w stosunku pokrewieństwa lub powinowactwa w linii prostej, pokrewieństwa lub powinowactwa w linii bocznej do drugiego stopnia lub w stosunku przysposobienia, opieki lub kurateli.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4728"/>
        <w:gridCol w:w="4729"/>
      </w:tblGrid>
      <w:tr w:rsidR="00FB7817" w14:paraId="39070F08" w14:textId="77777777" w:rsidTr="00FB7817">
        <w:trPr>
          <w:trHeight w:val="113"/>
        </w:trPr>
        <w:tc>
          <w:tcPr>
            <w:tcW w:w="2500" w:type="pct"/>
          </w:tcPr>
          <w:p w14:paraId="691676BD" w14:textId="61F3E5E5" w:rsidR="00FB7817" w:rsidRDefault="00FB78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…………………………………. </w:t>
            </w:r>
          </w:p>
        </w:tc>
        <w:tc>
          <w:tcPr>
            <w:tcW w:w="2500" w:type="pct"/>
          </w:tcPr>
          <w:p w14:paraId="1DD61597" w14:textId="535BD657" w:rsidR="00FB7817" w:rsidRDefault="00FB781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………………………………….………………………………….…………….</w:t>
            </w:r>
          </w:p>
        </w:tc>
      </w:tr>
      <w:tr w:rsidR="00FB7817" w14:paraId="7F48E3CE" w14:textId="77777777" w:rsidTr="00FB7817">
        <w:trPr>
          <w:trHeight w:val="103"/>
        </w:trPr>
        <w:tc>
          <w:tcPr>
            <w:tcW w:w="2500" w:type="pct"/>
          </w:tcPr>
          <w:p w14:paraId="5ED88331" w14:textId="4FDA684D" w:rsidR="00FB7817" w:rsidRDefault="00FB7817" w:rsidP="0046737E">
            <w:pPr>
              <w:pStyle w:val="Default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(miejscowość, data)</w:t>
            </w:r>
          </w:p>
        </w:tc>
        <w:tc>
          <w:tcPr>
            <w:tcW w:w="2500" w:type="pct"/>
          </w:tcPr>
          <w:p w14:paraId="332DCE1C" w14:textId="64C760D3" w:rsidR="00FB7817" w:rsidRDefault="00FB7817" w:rsidP="002E6DB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(podpis / pieczęć upoważnionego Przedstawiciela Oferenta)</w:t>
            </w:r>
          </w:p>
        </w:tc>
      </w:tr>
    </w:tbl>
    <w:p w14:paraId="23F4C061" w14:textId="77777777" w:rsidR="00E729F4" w:rsidRDefault="00E729F4" w:rsidP="00FB7817">
      <w:pPr>
        <w:spacing w:line="360" w:lineRule="auto"/>
      </w:pPr>
    </w:p>
    <w:sectPr w:rsidR="00E729F4" w:rsidSect="00FB7817">
      <w:headerReference w:type="default" r:id="rId8"/>
      <w:pgSz w:w="11906" w:h="16838"/>
      <w:pgMar w:top="1418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EE82D" w14:textId="77777777" w:rsidR="004E4084" w:rsidRDefault="004E4084" w:rsidP="0022159C">
      <w:pPr>
        <w:spacing w:after="0" w:line="240" w:lineRule="auto"/>
      </w:pPr>
      <w:r>
        <w:separator/>
      </w:r>
    </w:p>
  </w:endnote>
  <w:endnote w:type="continuationSeparator" w:id="0">
    <w:p w14:paraId="024894B8" w14:textId="77777777" w:rsidR="004E4084" w:rsidRDefault="004E4084" w:rsidP="00221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316A0" w14:textId="77777777" w:rsidR="004E4084" w:rsidRDefault="004E4084" w:rsidP="0022159C">
      <w:pPr>
        <w:spacing w:after="0" w:line="240" w:lineRule="auto"/>
      </w:pPr>
      <w:r>
        <w:separator/>
      </w:r>
    </w:p>
  </w:footnote>
  <w:footnote w:type="continuationSeparator" w:id="0">
    <w:p w14:paraId="32171B8D" w14:textId="77777777" w:rsidR="004E4084" w:rsidRDefault="004E4084" w:rsidP="00221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F0744" w14:textId="4DDE4FB1" w:rsidR="001B0C0F" w:rsidRDefault="001B0C0F">
    <w:pPr>
      <w:pStyle w:val="Nagwek"/>
    </w:pPr>
    <w:r>
      <w:rPr>
        <w:noProof/>
        <w:lang w:eastAsia="pl-PL"/>
      </w:rPr>
      <w:drawing>
        <wp:inline distT="0" distB="0" distL="0" distR="0" wp14:anchorId="64A41FBA" wp14:editId="07620807">
          <wp:extent cx="5761355" cy="792480"/>
          <wp:effectExtent l="0" t="0" r="0" b="762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4053"/>
    <w:multiLevelType w:val="hybridMultilevel"/>
    <w:tmpl w:val="D4345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9C"/>
    <w:rsid w:val="000609D6"/>
    <w:rsid w:val="00065BA5"/>
    <w:rsid w:val="00080BB3"/>
    <w:rsid w:val="000D347D"/>
    <w:rsid w:val="00175473"/>
    <w:rsid w:val="001B0C0F"/>
    <w:rsid w:val="001F3213"/>
    <w:rsid w:val="0022159C"/>
    <w:rsid w:val="002443D5"/>
    <w:rsid w:val="00253F80"/>
    <w:rsid w:val="002E6DBA"/>
    <w:rsid w:val="002F493D"/>
    <w:rsid w:val="003F64CD"/>
    <w:rsid w:val="00451C3F"/>
    <w:rsid w:val="0046737E"/>
    <w:rsid w:val="004970DE"/>
    <w:rsid w:val="00497F4E"/>
    <w:rsid w:val="004C5E96"/>
    <w:rsid w:val="004E4084"/>
    <w:rsid w:val="00513BC7"/>
    <w:rsid w:val="00561388"/>
    <w:rsid w:val="005779FD"/>
    <w:rsid w:val="006D7FEC"/>
    <w:rsid w:val="00864285"/>
    <w:rsid w:val="00867DE0"/>
    <w:rsid w:val="00875700"/>
    <w:rsid w:val="008A5EDA"/>
    <w:rsid w:val="008F6776"/>
    <w:rsid w:val="009D16BE"/>
    <w:rsid w:val="00A10D2E"/>
    <w:rsid w:val="00B17741"/>
    <w:rsid w:val="00D8346C"/>
    <w:rsid w:val="00D901D8"/>
    <w:rsid w:val="00DC6E8B"/>
    <w:rsid w:val="00E33A5F"/>
    <w:rsid w:val="00E42690"/>
    <w:rsid w:val="00E729F4"/>
    <w:rsid w:val="00FB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35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1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1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1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1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1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1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1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1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1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1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1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1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15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15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15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15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15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15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15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1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1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1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1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15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15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15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1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15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159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5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59C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semiHidden/>
    <w:unhideWhenUsed/>
    <w:rsid w:val="0022159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8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7817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C0F"/>
  </w:style>
  <w:style w:type="paragraph" w:styleId="Stopka">
    <w:name w:val="footer"/>
    <w:basedOn w:val="Normalny"/>
    <w:link w:val="StopkaZnak"/>
    <w:uiPriority w:val="99"/>
    <w:unhideWhenUsed/>
    <w:rsid w:val="001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C0F"/>
  </w:style>
  <w:style w:type="character" w:styleId="Odwoaniedokomentarza">
    <w:name w:val="annotation reference"/>
    <w:basedOn w:val="Domylnaczcionkaakapitu"/>
    <w:uiPriority w:val="99"/>
    <w:semiHidden/>
    <w:unhideWhenUsed/>
    <w:rsid w:val="00E42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6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6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6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6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1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1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1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1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1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1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1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1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1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1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1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1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15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15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15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15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15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15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15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1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1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1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1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15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15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15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1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15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159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5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59C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semiHidden/>
    <w:unhideWhenUsed/>
    <w:rsid w:val="0022159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8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7817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C0F"/>
  </w:style>
  <w:style w:type="paragraph" w:styleId="Stopka">
    <w:name w:val="footer"/>
    <w:basedOn w:val="Normalny"/>
    <w:link w:val="StopkaZnak"/>
    <w:uiPriority w:val="99"/>
    <w:unhideWhenUsed/>
    <w:rsid w:val="001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C0F"/>
  </w:style>
  <w:style w:type="character" w:styleId="Odwoaniedokomentarza">
    <w:name w:val="annotation reference"/>
    <w:basedOn w:val="Domylnaczcionkaakapitu"/>
    <w:uiPriority w:val="99"/>
    <w:semiHidden/>
    <w:unhideWhenUsed/>
    <w:rsid w:val="00E42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6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6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6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6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DAF40375.dotm</Template>
  <TotalTime>0</TotalTime>
  <Pages>1</Pages>
  <Words>296</Words>
  <Characters>1779</Characters>
  <Application>Microsoft Office Word</Application>
  <DocSecurity>4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Szymańska Joanna</dc:creator>
  <cp:lastModifiedBy>Magdalena Maksymowicz</cp:lastModifiedBy>
  <cp:revision>2</cp:revision>
  <cp:lastPrinted>2025-06-16T10:35:00Z</cp:lastPrinted>
  <dcterms:created xsi:type="dcterms:W3CDTF">2026-04-17T11:15:00Z</dcterms:created>
  <dcterms:modified xsi:type="dcterms:W3CDTF">2026-04-17T11:15:00Z</dcterms:modified>
</cp:coreProperties>
</file>